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44F50" w14:textId="77777777" w:rsidR="0025159E" w:rsidRDefault="0025159E" w:rsidP="00251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CLAUMBRE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4339B5D" w14:textId="77777777" w:rsidR="0025159E" w:rsidRDefault="0025159E" w:rsidP="00251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ADBF676" w14:textId="77777777" w:rsidR="0025159E" w:rsidRDefault="0025159E" w:rsidP="00251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8ABEC6" w14:textId="77777777" w:rsidR="0025159E" w:rsidRDefault="0025159E" w:rsidP="00251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C5645A" w14:textId="77777777" w:rsidR="0025159E" w:rsidRDefault="0025159E" w:rsidP="0025159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BA7DA44" w14:textId="77777777" w:rsidR="0025159E" w:rsidRDefault="0025159E" w:rsidP="0025159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16D2910" w14:textId="77777777" w:rsidR="0025159E" w:rsidRDefault="0025159E" w:rsidP="0025159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3CD13CB" w14:textId="77777777" w:rsidR="0025159E" w:rsidRDefault="0025159E" w:rsidP="00251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D2971" w14:textId="77777777" w:rsidR="0025159E" w:rsidRDefault="0025159E" w:rsidP="00251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B8D99" w14:textId="77777777" w:rsidR="0025159E" w:rsidRDefault="0025159E" w:rsidP="00251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2021</w:t>
      </w:r>
    </w:p>
    <w:p w14:paraId="010F219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ABB2C" w14:textId="77777777" w:rsidR="0025159E" w:rsidRDefault="0025159E" w:rsidP="009139A6">
      <w:r>
        <w:separator/>
      </w:r>
    </w:p>
  </w:endnote>
  <w:endnote w:type="continuationSeparator" w:id="0">
    <w:p w14:paraId="1359536E" w14:textId="77777777" w:rsidR="0025159E" w:rsidRDefault="002515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8B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12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62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8985D" w14:textId="77777777" w:rsidR="0025159E" w:rsidRDefault="0025159E" w:rsidP="009139A6">
      <w:r>
        <w:separator/>
      </w:r>
    </w:p>
  </w:footnote>
  <w:footnote w:type="continuationSeparator" w:id="0">
    <w:p w14:paraId="3513556D" w14:textId="77777777" w:rsidR="0025159E" w:rsidRDefault="002515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232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BE6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44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59E"/>
    <w:rsid w:val="000666E0"/>
    <w:rsid w:val="002510B7"/>
    <w:rsid w:val="0025159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43511"/>
  <w15:chartTrackingRefBased/>
  <w15:docId w15:val="{EA6993DA-8429-4300-875B-617B18B1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2021-12-23T21:39:00Z</dcterms:created>
  <dcterms:modified xsi:type="dcterms:W3CDTF">2021-12-23T21:40:00Z</dcterms:modified>
</cp:coreProperties>
</file>